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CE56A9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CE56A9">
              <w:rPr>
                <w:b/>
                <w:bCs/>
                <w:sz w:val="23"/>
                <w:szCs w:val="23"/>
              </w:rPr>
              <w:br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  <w:t xml:space="preserve">       </w:t>
            </w:r>
            <w:r w:rsidR="00CE56A9" w:rsidRPr="00CE56A9">
              <w:rPr>
                <w:b/>
                <w:bCs/>
                <w:sz w:val="23"/>
                <w:szCs w:val="23"/>
              </w:rPr>
              <w:t>7. HNO-Audiologie-Assistentinnen</w:t>
            </w:r>
            <w:r w:rsidR="00CE56A9">
              <w:rPr>
                <w:b/>
                <w:bCs/>
                <w:sz w:val="23"/>
                <w:szCs w:val="23"/>
              </w:rPr>
              <w:t>/-</w:t>
            </w:r>
            <w:r w:rsidR="00CE56A9" w:rsidRPr="00CE56A9">
              <w:rPr>
                <w:b/>
                <w:bCs/>
                <w:sz w:val="23"/>
                <w:szCs w:val="23"/>
              </w:rPr>
              <w:t>Assistenten</w:t>
            </w:r>
            <w:r w:rsidR="009A7EC0" w:rsidRPr="009B790A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  <w:r>
              <w:rPr>
                <w:b/>
              </w:rPr>
              <w:t>Bisher „</w:t>
            </w:r>
            <w:r w:rsidR="00CE56A9">
              <w:rPr>
                <w:b/>
              </w:rPr>
              <w:t>Audiometrist/in</w:t>
            </w:r>
            <w:r>
              <w:rPr>
                <w:b/>
              </w:rPr>
              <w:t>“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53D9E" w:rsidRPr="00A35D39" w:rsidTr="00D92AFD">
        <w:tc>
          <w:tcPr>
            <w:tcW w:w="4786" w:type="dxa"/>
          </w:tcPr>
          <w:p w:rsidR="00053D9E" w:rsidRPr="00B65B9B" w:rsidRDefault="00053D9E" w:rsidP="00CE56A9">
            <w:pPr>
              <w:spacing w:before="120" w:after="120"/>
            </w:pPr>
            <w:r w:rsidRPr="00053D9E">
              <w:t xml:space="preserve">Beschäftigte in der Tätigkeit von </w:t>
            </w:r>
            <w:r w:rsidR="00CE56A9">
              <w:t xml:space="preserve">HNO-Audiologie-Assistentinnen/-Assistenten </w:t>
            </w:r>
          </w:p>
        </w:tc>
        <w:tc>
          <w:tcPr>
            <w:tcW w:w="1701" w:type="dxa"/>
          </w:tcPr>
          <w:p w:rsidR="00053D9E" w:rsidRPr="007B78B1" w:rsidRDefault="007B78B1" w:rsidP="00DB5C2A">
            <w:pPr>
              <w:spacing w:before="120" w:after="120"/>
            </w:pPr>
            <w:r w:rsidRPr="007B78B1">
              <w:t xml:space="preserve">VIII Fgr. </w:t>
            </w:r>
            <w:r w:rsidR="00DB5C2A">
              <w:t>3</w:t>
            </w:r>
            <w:r w:rsidRPr="007B78B1">
              <w:br/>
            </w:r>
            <w:r w:rsidRPr="007B78B1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53D9E" w:rsidRPr="007B78B1" w:rsidRDefault="007B78B1" w:rsidP="007B78B1">
            <w:pPr>
              <w:spacing w:before="120" w:after="120"/>
            </w:pPr>
            <w:r w:rsidRPr="007B78B1">
              <w:t>EG 3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shd w:val="clear" w:color="auto" w:fill="auto"/>
          </w:tcPr>
          <w:p w:rsidR="00053D9E" w:rsidRPr="00A35D39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5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CE56A9" w:rsidP="00CE56A9">
            <w:pPr>
              <w:spacing w:before="120" w:after="120"/>
            </w:pPr>
            <w:r w:rsidRPr="00CE56A9">
              <w:t xml:space="preserve">HNO-Audiologie-Assistentinnen/-Assistenten </w:t>
            </w:r>
            <w:r w:rsidR="000E4558">
              <w:t>mit staatl</w:t>
            </w:r>
            <w:r>
              <w:t>.</w:t>
            </w:r>
            <w:r w:rsidR="000E4558">
              <w:t xml:space="preserve"> Anerkennung</w:t>
            </w:r>
            <w:r w:rsidR="000E4558" w:rsidRPr="00053D9E">
              <w:t xml:space="preserve"> </w:t>
            </w:r>
            <w:r w:rsidR="000E4558">
              <w:t>und</w:t>
            </w:r>
            <w:r w:rsidR="00053D9E">
              <w:t xml:space="preserve"> </w:t>
            </w:r>
            <w:proofErr w:type="spellStart"/>
            <w:r w:rsidR="00053D9E">
              <w:t>entspr</w:t>
            </w:r>
            <w:proofErr w:type="spellEnd"/>
            <w:r w:rsidR="000E4558">
              <w:t>.</w:t>
            </w:r>
            <w:r w:rsidR="00053D9E" w:rsidRPr="00053D9E">
              <w:t xml:space="preserve"> Tätigkeit. </w:t>
            </w:r>
          </w:p>
        </w:tc>
        <w:tc>
          <w:tcPr>
            <w:tcW w:w="1701" w:type="dxa"/>
          </w:tcPr>
          <w:p w:rsidR="00053D9E" w:rsidRPr="007B78B1" w:rsidRDefault="007B78B1" w:rsidP="00DB5C2A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DB5C2A">
              <w:t>5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53D9E" w:rsidRPr="007B78B1" w:rsidRDefault="007B78B1" w:rsidP="000763A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7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</w:p>
          <w:p w:rsidR="007B78B1" w:rsidRPr="00B65B9B" w:rsidRDefault="007B78B1" w:rsidP="00053D9E">
            <w:pPr>
              <w:spacing w:before="120" w:after="120"/>
            </w:pPr>
            <w:r w:rsidRPr="00053D9E">
              <w:t xml:space="preserve">(Hierzu Protokollerklärung) </w:t>
            </w:r>
          </w:p>
        </w:tc>
        <w:tc>
          <w:tcPr>
            <w:tcW w:w="1701" w:type="dxa"/>
          </w:tcPr>
          <w:p w:rsidR="007B78B1" w:rsidRPr="007B78B1" w:rsidRDefault="007B78B1" w:rsidP="00DB5C2A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DB5C2A">
              <w:t>4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540807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8</w:t>
            </w:r>
          </w:p>
        </w:tc>
      </w:tr>
      <w:tr w:rsidR="007B78B1" w:rsidTr="0019653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 xml:space="preserve">(50%) </w:t>
            </w:r>
            <w:r w:rsidRPr="00053D9E">
              <w:t>schwierige Aufgaben</w:t>
            </w:r>
          </w:p>
          <w:p w:rsidR="007B78B1" w:rsidRPr="00540807" w:rsidRDefault="007B78B1" w:rsidP="007B78B1">
            <w:pPr>
              <w:spacing w:before="120" w:after="120"/>
              <w:rPr>
                <w:b/>
              </w:rPr>
            </w:pPr>
            <w:r w:rsidRPr="00053D9E">
              <w:t>(Hierzu Protokollerklärung</w:t>
            </w:r>
            <w:r w:rsidR="00CE56A9">
              <w:t xml:space="preserve"> Nr. 1</w:t>
            </w:r>
            <w:r w:rsidRPr="00053D9E">
              <w:t xml:space="preserve">) </w:t>
            </w:r>
          </w:p>
        </w:tc>
        <w:tc>
          <w:tcPr>
            <w:tcW w:w="1701" w:type="dxa"/>
          </w:tcPr>
          <w:p w:rsidR="007B78B1" w:rsidRPr="007B78B1" w:rsidRDefault="007B78B1" w:rsidP="00DB5C2A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</w:t>
            </w:r>
            <w:r w:rsidR="00DB5C2A">
              <w:t>1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Vb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Bew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E00484">
            <w:pPr>
              <w:spacing w:before="120" w:after="120"/>
            </w:pPr>
            <w:r>
              <w:t>EG 8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(EG 9 -klein-)</w:t>
            </w:r>
          </w:p>
        </w:tc>
        <w:tc>
          <w:tcPr>
            <w:tcW w:w="1559" w:type="dxa"/>
            <w:shd w:val="clear" w:color="auto" w:fill="auto"/>
          </w:tcPr>
          <w:p w:rsidR="007B78B1" w:rsidRPr="004453B5" w:rsidRDefault="007B78B1" w:rsidP="00BE1E9C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9a</w:t>
            </w:r>
          </w:p>
        </w:tc>
      </w:tr>
      <w:tr w:rsidR="00DB5C2A" w:rsidRPr="00DB5C2A" w:rsidTr="00196533">
        <w:tc>
          <w:tcPr>
            <w:tcW w:w="4786" w:type="dxa"/>
          </w:tcPr>
          <w:p w:rsidR="00CE56A9" w:rsidRDefault="00CE56A9" w:rsidP="00CE56A9">
            <w:pPr>
              <w:spacing w:before="120" w:after="120"/>
            </w:pPr>
            <w:r>
              <w:t>Hilfskräfte bei wissenschaftlichen Forschungs-</w:t>
            </w:r>
            <w:proofErr w:type="spellStart"/>
            <w:r>
              <w:t>aufgaben</w:t>
            </w:r>
            <w:proofErr w:type="spellEnd"/>
            <w:r>
              <w:t xml:space="preserve"> mit einem besonders hohen Maß von Verantwortlichkeit tätig sind.</w:t>
            </w:r>
          </w:p>
          <w:p w:rsidR="00CE56A9" w:rsidRDefault="00CE56A9" w:rsidP="00CE56A9">
            <w:pPr>
              <w:spacing w:before="120" w:after="120"/>
            </w:pPr>
            <w:r>
              <w:t>(Hierzu Protokollerklärung Nr. 2)</w:t>
            </w:r>
          </w:p>
        </w:tc>
        <w:tc>
          <w:tcPr>
            <w:tcW w:w="1701" w:type="dxa"/>
          </w:tcPr>
          <w:p w:rsidR="00DB5C2A" w:rsidRDefault="00DB5C2A" w:rsidP="004D0A3D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3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CE56A9" w:rsidRDefault="00DB5C2A" w:rsidP="00E00484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CE56A9" w:rsidRPr="00DB5C2A" w:rsidRDefault="00CE56A9" w:rsidP="00BE1E9C">
            <w:pPr>
              <w:spacing w:before="120" w:after="120"/>
            </w:pPr>
            <w:r w:rsidRPr="00DB5C2A">
              <w:t>EG 9b Fgr. 1</w:t>
            </w:r>
          </w:p>
        </w:tc>
      </w:tr>
      <w:tr w:rsidR="00CE56A9" w:rsidRPr="00576A8F" w:rsidTr="008B2960">
        <w:tc>
          <w:tcPr>
            <w:tcW w:w="4786" w:type="dxa"/>
          </w:tcPr>
          <w:p w:rsidR="00CE56A9" w:rsidRDefault="00CE56A9" w:rsidP="00CE56A9">
            <w:pPr>
              <w:spacing w:before="120" w:after="120"/>
            </w:pPr>
            <w:r>
              <w:t xml:space="preserve">mind. zu 50 % eine oder mehrere der folgenden Aufgaben erfüllen: </w:t>
            </w:r>
          </w:p>
          <w:p w:rsidR="00CE56A9" w:rsidRDefault="00CE56A9" w:rsidP="00CE56A9">
            <w:pPr>
              <w:spacing w:before="120" w:after="120"/>
              <w:ind w:left="284" w:hanging="284"/>
            </w:pPr>
            <w:r>
              <w:t xml:space="preserve">- Gehörprüfungen bei Säuglingen o. schwerst-erkrankten Patientinnen/Patienten, </w:t>
            </w:r>
          </w:p>
          <w:p w:rsidR="00CE56A9" w:rsidRDefault="00CE56A9" w:rsidP="00CE56A9">
            <w:pPr>
              <w:spacing w:before="120" w:after="120"/>
              <w:ind w:left="284" w:hanging="284"/>
            </w:pPr>
            <w:r>
              <w:t>- Durchführung des Hörtrainings nach Cochlea-Implantationen,</w:t>
            </w:r>
          </w:p>
          <w:p w:rsidR="00CE56A9" w:rsidRDefault="00CE56A9" w:rsidP="00CE56A9">
            <w:pPr>
              <w:spacing w:before="120" w:after="120"/>
              <w:ind w:left="284" w:hanging="284"/>
            </w:pPr>
            <w:r>
              <w:t xml:space="preserve">- Mitwirkung bei der BAHA- oder Soundbridge-Versorgung, Hörtraining nach der </w:t>
            </w:r>
            <w:proofErr w:type="spellStart"/>
            <w:r>
              <w:t>Versor-gung</w:t>
            </w:r>
            <w:proofErr w:type="spellEnd"/>
            <w:r>
              <w:t xml:space="preserve"> mit BAHA- oder Soundbridge-Implantaten, </w:t>
            </w:r>
          </w:p>
          <w:p w:rsidR="00CE56A9" w:rsidRPr="00053D9E" w:rsidRDefault="00CE56A9" w:rsidP="00CE56A9">
            <w:pPr>
              <w:spacing w:before="120" w:after="120"/>
              <w:ind w:left="284" w:hanging="284"/>
            </w:pPr>
            <w:r>
              <w:t>- spezifische Diagnostik (z.B. BERA-Untersuchung) während Operationen.</w:t>
            </w:r>
          </w:p>
        </w:tc>
        <w:tc>
          <w:tcPr>
            <w:tcW w:w="3402" w:type="dxa"/>
            <w:gridSpan w:val="2"/>
          </w:tcPr>
          <w:p w:rsidR="00CE56A9" w:rsidRPr="007B78B1" w:rsidRDefault="00DB5C2A" w:rsidP="000763A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CE56A9" w:rsidRPr="007B78B1" w:rsidRDefault="00CE56A9" w:rsidP="000763AE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9b Fgr. 2</w:t>
            </w:r>
          </w:p>
        </w:tc>
      </w:tr>
      <w:tr w:rsidR="007B78B1" w:rsidRPr="00540807" w:rsidTr="0036439B">
        <w:tc>
          <w:tcPr>
            <w:tcW w:w="9747" w:type="dxa"/>
            <w:gridSpan w:val="4"/>
          </w:tcPr>
          <w:p w:rsidR="00CE56A9" w:rsidRDefault="00CE56A9" w:rsidP="00CE56A9">
            <w:pPr>
              <w:spacing w:before="120" w:after="120"/>
            </w:pPr>
            <w:r>
              <w:t>Protokollerklärungen:</w:t>
            </w:r>
          </w:p>
          <w:p w:rsidR="00CE56A9" w:rsidRDefault="00CE56A9" w:rsidP="00CE56A9">
            <w:pPr>
              <w:spacing w:before="120" w:after="120"/>
              <w:ind w:left="284" w:hanging="284"/>
            </w:pPr>
            <w:r>
              <w:t>1. Schwierige Aufgaben sind z.B.</w:t>
            </w:r>
          </w:p>
          <w:p w:rsidR="00CE56A9" w:rsidRDefault="00CE56A9" w:rsidP="00CE56A9">
            <w:pPr>
              <w:spacing w:before="120" w:after="120"/>
              <w:ind w:left="284" w:hanging="284"/>
            </w:pPr>
            <w:r>
              <w:tab/>
            </w:r>
            <w:r w:rsidR="00701B5A">
              <w:t xml:space="preserve">- </w:t>
            </w:r>
            <w:r>
              <w:t xml:space="preserve">Fertigung von Sprach-, Spiel- und Reflexaudiogrammen, </w:t>
            </w:r>
            <w:r w:rsidR="00701B5A">
              <w:br/>
              <w:t xml:space="preserve">- </w:t>
            </w:r>
            <w:r>
              <w:t xml:space="preserve">Gehörprüfung oder Gehörtraining bei Kleinkindern und Menschen mit Einschränkungen oder </w:t>
            </w:r>
            <w:r w:rsidR="00701B5A">
              <w:t xml:space="preserve">- </w:t>
            </w:r>
            <w:bookmarkStart w:id="0" w:name="_GoBack"/>
            <w:bookmarkEnd w:id="0"/>
            <w:r>
              <w:t>Gehörgeräteanpassung und Gehörerziehung.</w:t>
            </w:r>
          </w:p>
          <w:p w:rsidR="007B78B1" w:rsidRPr="00540807" w:rsidRDefault="00CE56A9" w:rsidP="00CE56A9">
            <w:pPr>
              <w:spacing w:before="120" w:after="120"/>
              <w:ind w:left="284" w:hanging="284"/>
            </w:pPr>
            <w:r>
              <w:t>2. Beschäftigte, die im Rahmen ihrer Tätigkeit als Hilfskräfte bei wissenschaftlichen Forschungs-</w:t>
            </w:r>
            <w:proofErr w:type="spellStart"/>
            <w:r>
              <w:t>aufgaben</w:t>
            </w:r>
            <w:proofErr w:type="spellEnd"/>
            <w:r>
              <w:t xml:space="preserve"> mit einem besonders hohen Maß von Verantwortlichkeit tätig sind, sind auch dann als solche eingruppiert, wenn sie im Rahmen dieser Tätigkeit Aufgaben erfüllen, die in der Protokollerklärung Nr. 1 genannt sind.</w:t>
            </w:r>
          </w:p>
        </w:tc>
      </w:tr>
    </w:tbl>
    <w:p w:rsidR="00392DED" w:rsidRDefault="00392DED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DB5C2A" w:rsidTr="000F72EC">
        <w:tc>
          <w:tcPr>
            <w:tcW w:w="4786" w:type="dxa"/>
          </w:tcPr>
          <w:p w:rsidR="00DB5C2A" w:rsidRDefault="00DB5C2A" w:rsidP="000F72EC">
            <w:pPr>
              <w:spacing w:before="120" w:after="120"/>
            </w:pPr>
            <w:r>
              <w:lastRenderedPageBreak/>
              <w:t>Weitere Merkmale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DB5C2A" w:rsidP="00DB5C2A">
            <w:pPr>
              <w:spacing w:before="120" w:after="120"/>
            </w:pPr>
            <w:r>
              <w:t>Lehrkräfte an Lehranstalten für Audiometristen (Hierzu Protokollerklärung Nr. 3)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2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DB5C2A" w:rsidP="00DB5C2A">
            <w:pPr>
              <w:spacing w:before="120" w:after="120"/>
            </w:pPr>
            <w:r>
              <w:t xml:space="preserve">Erste Lehrkräfte an Lehranstalten für Audiometristen </w:t>
            </w:r>
          </w:p>
          <w:p w:rsidR="00DB5C2A" w:rsidRDefault="00DB5C2A" w:rsidP="00DB5C2A">
            <w:pPr>
              <w:spacing w:before="120" w:after="120"/>
            </w:pPr>
            <w:r>
              <w:t>(Hierzu Protokollerklärungen Nrn. 3 und 4)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1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IVa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53D9E"/>
    <w:rsid w:val="000B4891"/>
    <w:rsid w:val="000E4558"/>
    <w:rsid w:val="00136548"/>
    <w:rsid w:val="00196533"/>
    <w:rsid w:val="00256218"/>
    <w:rsid w:val="003170D8"/>
    <w:rsid w:val="00392DED"/>
    <w:rsid w:val="003E4B8B"/>
    <w:rsid w:val="004175F2"/>
    <w:rsid w:val="004453B5"/>
    <w:rsid w:val="004D0A3D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1573D"/>
    <w:rsid w:val="00735B2A"/>
    <w:rsid w:val="007679C5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9331ED"/>
    <w:rsid w:val="009A7EC0"/>
    <w:rsid w:val="009B790A"/>
    <w:rsid w:val="00A17C57"/>
    <w:rsid w:val="00A30E0C"/>
    <w:rsid w:val="00A35D39"/>
    <w:rsid w:val="00A4425D"/>
    <w:rsid w:val="00AE00BF"/>
    <w:rsid w:val="00B65B9B"/>
    <w:rsid w:val="00BE1E9C"/>
    <w:rsid w:val="00C27548"/>
    <w:rsid w:val="00C2788B"/>
    <w:rsid w:val="00C57D48"/>
    <w:rsid w:val="00C8718F"/>
    <w:rsid w:val="00CD48A0"/>
    <w:rsid w:val="00CE31B9"/>
    <w:rsid w:val="00CE56A9"/>
    <w:rsid w:val="00D028C4"/>
    <w:rsid w:val="00DA46EA"/>
    <w:rsid w:val="00DB5C2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5D97D-30B7-4A70-9236-641072412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2DCB65D2.dotm</Template>
  <TotalTime>0</TotalTime>
  <Pages>2</Pages>
  <Words>297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2016-10-18T07:17:00Z</dcterms:created>
  <dcterms:modified xsi:type="dcterms:W3CDTF">2016-10-18T07:17:00Z</dcterms:modified>
</cp:coreProperties>
</file>